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73DC4AD7" w:rsidR="003D38A3" w:rsidRPr="003D38A3" w:rsidRDefault="001134C2" w:rsidP="003D38A3">
                            <w:pPr>
                              <w:pStyle w:val="CourseContainedHeader"/>
                            </w:pPr>
                            <w:r>
                              <w:t>Team Documentation Planning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73DC4AD7" w:rsidR="003D38A3" w:rsidRPr="003D38A3" w:rsidRDefault="001134C2" w:rsidP="003D38A3">
                      <w:pPr>
                        <w:pStyle w:val="CourseContainedHeader"/>
                      </w:pPr>
                      <w:r>
                        <w:t>Team Documentation Planning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28889C3C" w:rsidR="003D38A3" w:rsidRPr="003D38A3" w:rsidRDefault="0011501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1134C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28889C3C" w:rsidR="003D38A3" w:rsidRPr="003D38A3" w:rsidRDefault="0011501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1134C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31BF7698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Meat Mallet</w:t>
            </w: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7D77875D" w:rsidR="00B26449" w:rsidRDefault="00A02278" w:rsidP="00B26449">
      <w:pPr>
        <w:pStyle w:val="Heading4"/>
      </w:pPr>
      <w:r>
        <w:t>Team Members &amp; Roles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5037"/>
        <w:gridCol w:w="4699"/>
      </w:tblGrid>
      <w:tr w:rsidR="00A02278" w14:paraId="7D69DB96" w14:textId="77777777" w:rsidTr="004D16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0DBE17" w14:textId="3A1F951F" w:rsidR="00A02278" w:rsidRDefault="00A02278" w:rsidP="00301451">
            <w:pPr>
              <w:pStyle w:val="TableHeadings"/>
            </w:pPr>
            <w:r>
              <w:t>Name</w:t>
            </w:r>
          </w:p>
        </w:tc>
        <w:tc>
          <w:tcPr>
            <w:tcW w:w="46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9423EA3" w14:textId="7FD9D835" w:rsidR="00A02278" w:rsidRDefault="00A02278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Primary Role / Task</w:t>
            </w:r>
          </w:p>
        </w:tc>
      </w:tr>
      <w:tr w:rsidR="00A02278" w:rsidRPr="000A0E77" w14:paraId="0A193DFA" w14:textId="77777777" w:rsidTr="004D1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1A0ABE" w14:textId="6348718C" w:rsidR="00A02278" w:rsidRPr="00792603" w:rsidRDefault="00A02278" w:rsidP="00301451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6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F1B019A" w14:textId="77777777" w:rsidR="00A02278" w:rsidRPr="000A0E77" w:rsidRDefault="00A02278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02278" w:rsidRPr="000A0E77" w14:paraId="26CA26DB" w14:textId="77777777" w:rsidTr="004D168A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6B48CF" w14:textId="6D38F148" w:rsidR="00A02278" w:rsidRPr="00792603" w:rsidRDefault="00A02278" w:rsidP="00301451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6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FD4EE62" w14:textId="77777777" w:rsidR="00A02278" w:rsidRPr="000A0E77" w:rsidRDefault="00A0227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02278" w:rsidRPr="000A0E77" w14:paraId="72E5B55A" w14:textId="77777777" w:rsidTr="004D1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415FC6" w14:textId="3C8D46CD" w:rsidR="00A02278" w:rsidRPr="00792603" w:rsidRDefault="00A02278" w:rsidP="00301451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6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3FBF5" w14:textId="77777777" w:rsidR="00A02278" w:rsidRPr="000A0E77" w:rsidRDefault="00A02278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02278" w:rsidRPr="000A0E77" w14:paraId="03DC9E40" w14:textId="77777777" w:rsidTr="004D168A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16B253E" w14:textId="12E1F2D4" w:rsidR="00A02278" w:rsidRPr="00792603" w:rsidRDefault="00A02278" w:rsidP="00301451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6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680BCED" w14:textId="77777777" w:rsidR="00A02278" w:rsidRPr="000A0E77" w:rsidRDefault="00A0227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13EA35B" w14:textId="77777777" w:rsidR="00A02278" w:rsidRPr="00A02278" w:rsidRDefault="00A02278" w:rsidP="00A02278">
      <w:pPr>
        <w:rPr>
          <w:lang w:eastAsia="en-AU"/>
        </w:rPr>
      </w:pPr>
    </w:p>
    <w:p w14:paraId="0982F50C" w14:textId="3E03FA0E" w:rsidR="00A02278" w:rsidRDefault="00A02278" w:rsidP="00A02278">
      <w:pPr>
        <w:pStyle w:val="Heading4"/>
      </w:pPr>
      <w:r>
        <w:t>Project Summary</w:t>
      </w:r>
    </w:p>
    <w:p w14:paraId="064F36D1" w14:textId="7D01EB9E" w:rsidR="00A02278" w:rsidRDefault="00A02278" w:rsidP="00A02278">
      <w:pPr>
        <w:rPr>
          <w:lang w:eastAsia="en-AU"/>
        </w:rPr>
      </w:pPr>
      <w:r>
        <w:rPr>
          <w:lang w:eastAsia="en-AU"/>
        </w:rPr>
        <w:t>Briefly describe</w:t>
      </w:r>
      <w:r w:rsidR="006A5279">
        <w:rPr>
          <w:lang w:eastAsia="en-AU"/>
        </w:rPr>
        <w:t xml:space="preserve"> what your team </w:t>
      </w:r>
      <w:proofErr w:type="gramStart"/>
      <w:r w:rsidR="006A5279">
        <w:rPr>
          <w:lang w:eastAsia="en-AU"/>
        </w:rPr>
        <w:t>built</w:t>
      </w:r>
      <w:proofErr w:type="gramEnd"/>
      <w:r w:rsidR="006A5279">
        <w:rPr>
          <w:lang w:eastAsia="en-AU"/>
        </w:rPr>
        <w:t xml:space="preserve"> and the key processes involved</w:t>
      </w:r>
      <w:r w:rsidR="00202FF7">
        <w:rPr>
          <w:lang w:eastAsia="en-AU"/>
        </w:rPr>
        <w:t>.</w:t>
      </w:r>
      <w:r w:rsidR="008F69B0">
        <w:rPr>
          <w:lang w:eastAsia="en-AU"/>
        </w:rPr>
        <w:t xml:space="preserve"> </w:t>
      </w:r>
      <w:proofErr w:type="gramStart"/>
      <w:r w:rsidR="00202FF7">
        <w:rPr>
          <w:lang w:eastAsia="en-AU"/>
        </w:rPr>
        <w:t>”</w:t>
      </w:r>
      <w:r w:rsidR="00D5344E" w:rsidRPr="00D5344E">
        <w:rPr>
          <w:i/>
          <w:iCs/>
          <w:lang w:eastAsia="en-AU"/>
        </w:rPr>
        <w:t>Our</w:t>
      </w:r>
      <w:proofErr w:type="gramEnd"/>
      <w:r w:rsidR="00D5344E" w:rsidRPr="00D5344E">
        <w:rPr>
          <w:i/>
          <w:iCs/>
          <w:lang w:eastAsia="en-AU"/>
        </w:rPr>
        <w:t xml:space="preserve"> team produced a meat mallet using…”</w:t>
      </w:r>
    </w:p>
    <w:p w14:paraId="27F6A74D" w14:textId="2CC1A24B" w:rsidR="00A02278" w:rsidRDefault="00A02278" w:rsidP="00A0227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1288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80567E" w14:textId="77777777" w:rsidR="00A02278" w:rsidRDefault="00A02278" w:rsidP="00A02278">
      <w:pPr>
        <w:rPr>
          <w:lang w:eastAsia="en-AU"/>
        </w:rPr>
      </w:pPr>
    </w:p>
    <w:p w14:paraId="7CEDE9E2" w14:textId="77777777" w:rsidR="007C1288" w:rsidRDefault="007C1288" w:rsidP="00A02278">
      <w:pPr>
        <w:rPr>
          <w:lang w:eastAsia="en-AU"/>
        </w:rPr>
      </w:pPr>
    </w:p>
    <w:p w14:paraId="322AFED6" w14:textId="77777777" w:rsidR="00113710" w:rsidRDefault="00113710" w:rsidP="00A02278">
      <w:pPr>
        <w:rPr>
          <w:lang w:eastAsia="en-AU"/>
        </w:rPr>
      </w:pPr>
    </w:p>
    <w:p w14:paraId="1A2520F7" w14:textId="77777777" w:rsidR="00262364" w:rsidRDefault="00262364" w:rsidP="00B04E55">
      <w:pPr>
        <w:rPr>
          <w:lang w:eastAsia="en-AU"/>
        </w:rPr>
      </w:pPr>
    </w:p>
    <w:p w14:paraId="72406DBC" w14:textId="07448520" w:rsidR="000C6280" w:rsidRDefault="007C1288" w:rsidP="000C6280">
      <w:pPr>
        <w:pStyle w:val="Heading4"/>
      </w:pPr>
      <w:r>
        <w:lastRenderedPageBreak/>
        <w:t>Visual Layout Plan</w:t>
      </w:r>
    </w:p>
    <w:tbl>
      <w:tblPr>
        <w:tblStyle w:val="GridTable4-Accent6"/>
        <w:tblpPr w:leftFromText="180" w:rightFromText="180" w:vertAnchor="text" w:horzAnchor="margin" w:tblpY="203"/>
        <w:tblW w:w="0" w:type="auto"/>
        <w:tblLook w:val="04A0" w:firstRow="1" w:lastRow="0" w:firstColumn="1" w:lastColumn="0" w:noHBand="0" w:noVBand="1"/>
      </w:tblPr>
      <w:tblGrid>
        <w:gridCol w:w="9677"/>
      </w:tblGrid>
      <w:tr w:rsidR="00251F10" w14:paraId="1829E7F6" w14:textId="77777777" w:rsidTr="005D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7" w:type="dxa"/>
            <w:shd w:val="clear" w:color="auto" w:fill="7F7F7F" w:themeFill="accent6" w:themeFillTint="80"/>
          </w:tcPr>
          <w:p w14:paraId="0954E034" w14:textId="2DC63507" w:rsidR="00251F10" w:rsidRPr="004B4E0F" w:rsidRDefault="00251F10" w:rsidP="00301451">
            <w:pPr>
              <w:rPr>
                <w:lang w:eastAsia="en-AU"/>
              </w:rPr>
            </w:pPr>
            <w:r>
              <w:rPr>
                <w:lang w:eastAsia="en-AU"/>
              </w:rPr>
              <w:t>Sketch or describe how your documentation will be structured (e.g. sequence of build steps, captions, arrows, labels).</w:t>
            </w:r>
          </w:p>
        </w:tc>
      </w:tr>
      <w:tr w:rsidR="00251F10" w14:paraId="5A5A1D64" w14:textId="77777777" w:rsidTr="005D04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7" w:type="dxa"/>
            <w:shd w:val="clear" w:color="auto" w:fill="auto"/>
          </w:tcPr>
          <w:p w14:paraId="1AB47D45" w14:textId="77777777" w:rsidR="00251F10" w:rsidRDefault="00251F10" w:rsidP="00301451">
            <w:pPr>
              <w:pStyle w:val="TableRows"/>
            </w:pPr>
          </w:p>
          <w:p w14:paraId="19367CB0" w14:textId="77777777" w:rsidR="00251F10" w:rsidRDefault="00251F10" w:rsidP="00301451">
            <w:pPr>
              <w:pStyle w:val="TableRows"/>
            </w:pPr>
          </w:p>
        </w:tc>
      </w:tr>
    </w:tbl>
    <w:p w14:paraId="49F255B1" w14:textId="49061A55" w:rsidR="00251F10" w:rsidRPr="00251F10" w:rsidRDefault="00251F10" w:rsidP="005D0415">
      <w:pPr>
        <w:spacing w:before="0" w:after="0"/>
        <w:rPr>
          <w:lang w:eastAsia="en-AU"/>
        </w:rPr>
      </w:pPr>
    </w:p>
    <w:p w14:paraId="15F07F94" w14:textId="74399AD0" w:rsidR="008040E5" w:rsidRPr="009951A4" w:rsidRDefault="007F3B9E" w:rsidP="008040E5">
      <w:pPr>
        <w:pStyle w:val="Heading4"/>
      </w:pPr>
      <w:r>
        <w:lastRenderedPageBreak/>
        <w:t>Captions &amp; Description</w:t>
      </w:r>
    </w:p>
    <w:tbl>
      <w:tblPr>
        <w:tblStyle w:val="GridTable4-Accent6"/>
        <w:tblW w:w="9493" w:type="dxa"/>
        <w:tblLook w:val="04A0" w:firstRow="1" w:lastRow="0" w:firstColumn="1" w:lastColumn="0" w:noHBand="0" w:noVBand="1"/>
      </w:tblPr>
      <w:tblGrid>
        <w:gridCol w:w="988"/>
        <w:gridCol w:w="3543"/>
        <w:gridCol w:w="2500"/>
        <w:gridCol w:w="2462"/>
      </w:tblGrid>
      <w:tr w:rsidR="007F3B9E" w:rsidRPr="000A0E77" w14:paraId="78BE23B9" w14:textId="51EF048C" w:rsidTr="00D534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65B1CF8" w14:textId="75510ED8" w:rsidR="007F3B9E" w:rsidRDefault="007F3B9E" w:rsidP="00301451">
            <w:pPr>
              <w:pStyle w:val="TableHeadings"/>
            </w:pPr>
            <w:r>
              <w:t>Step #</w:t>
            </w:r>
          </w:p>
        </w:tc>
        <w:tc>
          <w:tcPr>
            <w:tcW w:w="35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0732585" w14:textId="170D4D61" w:rsidR="007F3B9E" w:rsidRDefault="007F3B9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Image</w:t>
            </w:r>
            <w:r w:rsidR="00044333">
              <w:t xml:space="preserve"> or Diagram</w:t>
            </w:r>
          </w:p>
        </w:tc>
        <w:tc>
          <w:tcPr>
            <w:tcW w:w="25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C732779" w14:textId="0E8FA157" w:rsidR="007F3B9E" w:rsidRDefault="00044333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Caption Text</w:t>
            </w:r>
          </w:p>
        </w:tc>
        <w:tc>
          <w:tcPr>
            <w:tcW w:w="24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98E41F4" w14:textId="3AF6820C" w:rsidR="007F3B9E" w:rsidRDefault="00044333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Why It’s Important</w:t>
            </w:r>
          </w:p>
        </w:tc>
      </w:tr>
      <w:tr w:rsidR="007F3B9E" w:rsidRPr="000A0E77" w14:paraId="7331FB01" w14:textId="65754CD8" w:rsidTr="00D53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6D5716" w14:textId="4573B21A" w:rsidR="007F3B9E" w:rsidRPr="00792603" w:rsidRDefault="00044333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AB2A99A" w14:textId="77777777" w:rsidR="007F3B9E" w:rsidRPr="000A0E77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216524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6011F6A0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3B9E" w:rsidRPr="000A0E77" w14:paraId="700A1118" w14:textId="3C089603" w:rsidTr="00D5344E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F7748E7" w14:textId="4B651AA5" w:rsidR="007F3B9E" w:rsidRPr="00792603" w:rsidRDefault="00044333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E34A35A" w14:textId="77777777" w:rsidR="007F3B9E" w:rsidRPr="000A0E77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46BA0F1" w14:textId="77777777" w:rsidR="007F3B9E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306FBB32" w14:textId="77777777" w:rsidR="007F3B9E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3B9E" w:rsidRPr="000A0E77" w14:paraId="5640CC46" w14:textId="547657AB" w:rsidTr="00D53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D3EB3DD" w14:textId="00BC094E" w:rsidR="007F3B9E" w:rsidRPr="00792603" w:rsidRDefault="00044333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86FFB8" w14:textId="77777777" w:rsidR="007F3B9E" w:rsidRPr="000A0E77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D3F43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B0E11A9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3B9E" w:rsidRPr="000A0E77" w14:paraId="2AD3A259" w14:textId="5B780B7B" w:rsidTr="00D5344E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EE97898" w14:textId="48BDB540" w:rsidR="007F3B9E" w:rsidRPr="00792603" w:rsidRDefault="00044333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DC4068F" w14:textId="77777777" w:rsidR="007F3B9E" w:rsidRPr="000A0E77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43C5D49" w14:textId="77777777" w:rsidR="007F3B9E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275D614D" w14:textId="77777777" w:rsidR="007F3B9E" w:rsidRDefault="007F3B9E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3B9E" w:rsidRPr="000A0E77" w14:paraId="00AA1E22" w14:textId="24DE16F9" w:rsidTr="00D53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1223255" w14:textId="30DF2FC5" w:rsidR="007F3B9E" w:rsidRDefault="00044333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F18647" w14:textId="77777777" w:rsidR="007F3B9E" w:rsidRPr="000A0E77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7B90965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77240407" w14:textId="77777777" w:rsidR="007F3B9E" w:rsidRDefault="007F3B9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039D708" w14:textId="77777777" w:rsidR="008040E5" w:rsidRDefault="008040E5" w:rsidP="000C6280">
      <w:pPr>
        <w:spacing w:line="480" w:lineRule="auto"/>
        <w:rPr>
          <w:lang w:eastAsia="en-AU"/>
        </w:rPr>
      </w:pPr>
    </w:p>
    <w:p w14:paraId="686D3927" w14:textId="6052E72F" w:rsidR="00D103C7" w:rsidRDefault="00044333" w:rsidP="00D103C7">
      <w:pPr>
        <w:pStyle w:val="Heading4"/>
      </w:pPr>
      <w:r>
        <w:t>Team Reflection</w:t>
      </w:r>
    </w:p>
    <w:p w14:paraId="413673BF" w14:textId="7BA1E141" w:rsidR="00D103C7" w:rsidRDefault="00044333" w:rsidP="00D103C7">
      <w:pPr>
        <w:rPr>
          <w:lang w:eastAsia="en-AU"/>
        </w:rPr>
      </w:pPr>
      <w:r>
        <w:rPr>
          <w:lang w:eastAsia="en-AU"/>
        </w:rPr>
        <w:t>What worked well in your team collaboration? What would you improve next time?</w:t>
      </w:r>
    </w:p>
    <w:p w14:paraId="3A0479C5" w14:textId="21EEC8D9" w:rsidR="0051524B" w:rsidRDefault="00D103C7" w:rsidP="00D103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380DDD" w14:textId="77777777" w:rsidR="00E1288A" w:rsidRDefault="0051524B" w:rsidP="0051524B">
      <w:pPr>
        <w:pStyle w:val="Heading4"/>
        <w:numPr>
          <w:ilvl w:val="0"/>
          <w:numId w:val="0"/>
        </w:numPr>
        <w:ind w:left="284" w:hanging="284"/>
      </w:pPr>
      <w:r>
        <w:t>Optional</w:t>
      </w:r>
      <w:r w:rsidR="00A1285C">
        <w:t xml:space="preserve"> Guide for Digital Folio/Video Layout</w:t>
      </w:r>
      <w:r w:rsidR="00E1288A">
        <w:t>.</w:t>
      </w:r>
    </w:p>
    <w:p w14:paraId="3CAE34F8" w14:textId="28D4CCA3" w:rsidR="0051524B" w:rsidRDefault="0051524B" w:rsidP="0051524B">
      <w:pPr>
        <w:rPr>
          <w:lang w:eastAsia="en-AU"/>
        </w:rPr>
      </w:pPr>
      <w:r>
        <w:rPr>
          <w:lang w:eastAsia="en-AU"/>
        </w:rPr>
        <w:t>If you</w:t>
      </w:r>
      <w:r w:rsidR="00A14129">
        <w:rPr>
          <w:lang w:eastAsia="en-AU"/>
        </w:rPr>
        <w:t xml:space="preserve"> are</w:t>
      </w:r>
      <w:r>
        <w:rPr>
          <w:lang w:eastAsia="en-AU"/>
        </w:rPr>
        <w:t xml:space="preserve"> presenting your documentation digitally, </w:t>
      </w:r>
      <w:r w:rsidR="00E1288A">
        <w:rPr>
          <w:lang w:eastAsia="en-AU"/>
        </w:rPr>
        <w:t>you may find this suggested structure helpful</w:t>
      </w:r>
      <w:r>
        <w:rPr>
          <w:lang w:eastAsia="en-AU"/>
        </w:rPr>
        <w:t>:</w:t>
      </w:r>
    </w:p>
    <w:p w14:paraId="02CAC63D" w14:textId="78EDA67D" w:rsidR="0051524B" w:rsidRDefault="0051524B" w:rsidP="0051524B">
      <w:pPr>
        <w:pStyle w:val="ListParagraph"/>
        <w:numPr>
          <w:ilvl w:val="0"/>
          <w:numId w:val="33"/>
        </w:numPr>
        <w:rPr>
          <w:lang w:eastAsia="en-AU"/>
        </w:rPr>
      </w:pPr>
      <w:r w:rsidRPr="00F94EA2">
        <w:rPr>
          <w:b/>
          <w:bCs/>
          <w:lang w:eastAsia="en-AU"/>
        </w:rPr>
        <w:t>Title Slide</w:t>
      </w:r>
      <w:r>
        <w:rPr>
          <w:lang w:eastAsia="en-AU"/>
        </w:rPr>
        <w:t xml:space="preserve"> – Team name, project title, member names</w:t>
      </w:r>
    </w:p>
    <w:p w14:paraId="6A67AB3B" w14:textId="2DD81AA7" w:rsidR="0051524B" w:rsidRDefault="0051524B" w:rsidP="0051524B">
      <w:pPr>
        <w:pStyle w:val="ListParagraph"/>
        <w:numPr>
          <w:ilvl w:val="0"/>
          <w:numId w:val="33"/>
        </w:numPr>
        <w:rPr>
          <w:lang w:eastAsia="en-AU"/>
        </w:rPr>
      </w:pPr>
      <w:r w:rsidRPr="00F94EA2">
        <w:rPr>
          <w:b/>
          <w:bCs/>
          <w:lang w:eastAsia="en-AU"/>
        </w:rPr>
        <w:t xml:space="preserve">Build Sequence </w:t>
      </w:r>
      <w:r>
        <w:rPr>
          <w:lang w:eastAsia="en-AU"/>
        </w:rPr>
        <w:t>– Photos or diagrams with captions</w:t>
      </w:r>
    </w:p>
    <w:p w14:paraId="078550F4" w14:textId="6AD49284" w:rsidR="0051524B" w:rsidRDefault="0051524B" w:rsidP="0051524B">
      <w:pPr>
        <w:pStyle w:val="ListParagraph"/>
        <w:numPr>
          <w:ilvl w:val="0"/>
          <w:numId w:val="33"/>
        </w:numPr>
        <w:rPr>
          <w:lang w:eastAsia="en-AU"/>
        </w:rPr>
      </w:pPr>
      <w:r w:rsidRPr="00F94EA2">
        <w:rPr>
          <w:b/>
          <w:bCs/>
          <w:lang w:eastAsia="en-AU"/>
        </w:rPr>
        <w:t xml:space="preserve">Key Decisions </w:t>
      </w:r>
      <w:r>
        <w:rPr>
          <w:lang w:eastAsia="en-AU"/>
        </w:rPr>
        <w:t>– What choices are made and why</w:t>
      </w:r>
    </w:p>
    <w:p w14:paraId="0D2C2CF5" w14:textId="7AD26A5B" w:rsidR="0051524B" w:rsidRDefault="0051524B" w:rsidP="0051524B">
      <w:pPr>
        <w:pStyle w:val="ListParagraph"/>
        <w:numPr>
          <w:ilvl w:val="0"/>
          <w:numId w:val="33"/>
        </w:numPr>
        <w:rPr>
          <w:lang w:eastAsia="en-AU"/>
        </w:rPr>
      </w:pPr>
      <w:r w:rsidRPr="00F94EA2">
        <w:rPr>
          <w:b/>
          <w:bCs/>
          <w:lang w:eastAsia="en-AU"/>
        </w:rPr>
        <w:t>Challenges &amp; Solutions</w:t>
      </w:r>
      <w:r>
        <w:rPr>
          <w:lang w:eastAsia="en-AU"/>
        </w:rPr>
        <w:t xml:space="preserve"> – What went wrong and how you fixed it</w:t>
      </w:r>
    </w:p>
    <w:p w14:paraId="443F7ABE" w14:textId="39710B39" w:rsidR="0051524B" w:rsidRDefault="0051524B" w:rsidP="0051524B">
      <w:pPr>
        <w:pStyle w:val="ListParagraph"/>
        <w:numPr>
          <w:ilvl w:val="0"/>
          <w:numId w:val="33"/>
        </w:numPr>
        <w:rPr>
          <w:lang w:eastAsia="en-AU"/>
        </w:rPr>
      </w:pPr>
      <w:proofErr w:type="gramStart"/>
      <w:r w:rsidRPr="00F94EA2">
        <w:rPr>
          <w:b/>
          <w:bCs/>
          <w:lang w:eastAsia="en-AU"/>
        </w:rPr>
        <w:t>Final Outcome</w:t>
      </w:r>
      <w:proofErr w:type="gramEnd"/>
      <w:r>
        <w:rPr>
          <w:lang w:eastAsia="en-AU"/>
        </w:rPr>
        <w:t xml:space="preserve"> – Showcase of the finished product</w:t>
      </w:r>
    </w:p>
    <w:p w14:paraId="522F7A89" w14:textId="70503D32" w:rsidR="000C6280" w:rsidRDefault="005859BE" w:rsidP="00B04E55">
      <w:pPr>
        <w:rPr>
          <w:lang w:eastAsia="en-AU"/>
        </w:rPr>
      </w:pPr>
      <w:r>
        <w:rPr>
          <w:lang w:eastAsia="en-AU"/>
        </w:rPr>
        <w:t>Use this structure, modify it, or design your own sequence that best represents your team’s jour</w:t>
      </w:r>
      <w:r w:rsidR="00A31BDA">
        <w:rPr>
          <w:lang w:eastAsia="en-AU"/>
        </w:rPr>
        <w:t>ney.</w:t>
      </w:r>
      <w:bookmarkEnd w:id="0"/>
      <w:bookmarkEnd w:id="1"/>
      <w:bookmarkEnd w:id="2"/>
      <w:bookmarkEnd w:id="3"/>
    </w:p>
    <w:sectPr w:rsidR="000C6280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EC72E" w14:textId="77777777" w:rsidR="00EA39A0" w:rsidRDefault="00EA39A0" w:rsidP="009125CB">
      <w:r>
        <w:separator/>
      </w:r>
    </w:p>
    <w:p w14:paraId="13EC007D" w14:textId="77777777" w:rsidR="00EA39A0" w:rsidRDefault="00EA39A0" w:rsidP="009125CB"/>
    <w:p w14:paraId="5FDB678B" w14:textId="77777777" w:rsidR="00EA39A0" w:rsidRDefault="00EA39A0" w:rsidP="009125CB"/>
    <w:p w14:paraId="7F2018CF" w14:textId="77777777" w:rsidR="00EA39A0" w:rsidRDefault="00EA39A0" w:rsidP="009125CB"/>
  </w:endnote>
  <w:endnote w:type="continuationSeparator" w:id="0">
    <w:p w14:paraId="69FA0A3C" w14:textId="77777777" w:rsidR="00EA39A0" w:rsidRDefault="00EA39A0" w:rsidP="009125CB">
      <w:r>
        <w:continuationSeparator/>
      </w:r>
    </w:p>
    <w:p w14:paraId="386798BB" w14:textId="77777777" w:rsidR="00EA39A0" w:rsidRDefault="00EA39A0" w:rsidP="009125CB"/>
    <w:p w14:paraId="795B1E37" w14:textId="77777777" w:rsidR="00EA39A0" w:rsidRDefault="00EA39A0" w:rsidP="009125CB"/>
    <w:p w14:paraId="37A30D7B" w14:textId="77777777" w:rsidR="00EA39A0" w:rsidRDefault="00EA39A0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CF2F098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15014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15070" w14:textId="77777777" w:rsidR="00EA39A0" w:rsidRDefault="00EA39A0" w:rsidP="009125CB">
      <w:r>
        <w:separator/>
      </w:r>
    </w:p>
    <w:p w14:paraId="4DB7D4B1" w14:textId="77777777" w:rsidR="00EA39A0" w:rsidRDefault="00EA39A0" w:rsidP="009125CB"/>
    <w:p w14:paraId="20677BD2" w14:textId="77777777" w:rsidR="00EA39A0" w:rsidRDefault="00EA39A0" w:rsidP="009125CB"/>
    <w:p w14:paraId="3D05E1E2" w14:textId="77777777" w:rsidR="00EA39A0" w:rsidRDefault="00EA39A0" w:rsidP="009125CB"/>
  </w:footnote>
  <w:footnote w:type="continuationSeparator" w:id="0">
    <w:p w14:paraId="0A4D5062" w14:textId="77777777" w:rsidR="00EA39A0" w:rsidRDefault="00EA39A0" w:rsidP="009125CB">
      <w:r>
        <w:continuationSeparator/>
      </w:r>
    </w:p>
    <w:p w14:paraId="531164B1" w14:textId="77777777" w:rsidR="00EA39A0" w:rsidRDefault="00EA39A0" w:rsidP="009125CB"/>
    <w:p w14:paraId="5D50B0C4" w14:textId="77777777" w:rsidR="00EA39A0" w:rsidRDefault="00EA39A0" w:rsidP="009125CB"/>
    <w:p w14:paraId="7B9A4091" w14:textId="77777777" w:rsidR="00EA39A0" w:rsidRDefault="00EA39A0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2"/>
  </w:num>
  <w:num w:numId="4" w16cid:durableId="1534071080">
    <w:abstractNumId w:val="27"/>
  </w:num>
  <w:num w:numId="5" w16cid:durableId="1673219778">
    <w:abstractNumId w:val="14"/>
  </w:num>
  <w:num w:numId="6" w16cid:durableId="1200585890">
    <w:abstractNumId w:val="25"/>
  </w:num>
  <w:num w:numId="7" w16cid:durableId="1908228620">
    <w:abstractNumId w:val="18"/>
  </w:num>
  <w:num w:numId="8" w16cid:durableId="1147357831">
    <w:abstractNumId w:val="24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21"/>
  </w:num>
  <w:num w:numId="20" w16cid:durableId="2127193325">
    <w:abstractNumId w:val="29"/>
  </w:num>
  <w:num w:numId="21" w16cid:durableId="383067315">
    <w:abstractNumId w:val="28"/>
  </w:num>
  <w:num w:numId="22" w16cid:durableId="1951935085">
    <w:abstractNumId w:val="31"/>
  </w:num>
  <w:num w:numId="23" w16cid:durableId="558134442">
    <w:abstractNumId w:val="30"/>
  </w:num>
  <w:num w:numId="24" w16cid:durableId="54202057">
    <w:abstractNumId w:val="22"/>
  </w:num>
  <w:num w:numId="25" w16cid:durableId="580530458">
    <w:abstractNumId w:val="26"/>
  </w:num>
  <w:num w:numId="26" w16cid:durableId="441651303">
    <w:abstractNumId w:val="20"/>
  </w:num>
  <w:num w:numId="27" w16cid:durableId="1674410907">
    <w:abstractNumId w:val="16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19"/>
  </w:num>
  <w:num w:numId="32" w16cid:durableId="1696350815">
    <w:abstractNumId w:val="23"/>
  </w:num>
  <w:num w:numId="33" w16cid:durableId="1697523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879F4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3710"/>
    <w:rsid w:val="001147E3"/>
    <w:rsid w:val="00115014"/>
    <w:rsid w:val="001167D3"/>
    <w:rsid w:val="001204C9"/>
    <w:rsid w:val="00120B5E"/>
    <w:rsid w:val="00121BC5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2FF7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15DC4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68A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59BE"/>
    <w:rsid w:val="00586167"/>
    <w:rsid w:val="00590D2F"/>
    <w:rsid w:val="005936A4"/>
    <w:rsid w:val="005A0867"/>
    <w:rsid w:val="005A4965"/>
    <w:rsid w:val="005D041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681F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1AA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A3DB7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8F69B0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285C"/>
    <w:rsid w:val="00A14129"/>
    <w:rsid w:val="00A15B74"/>
    <w:rsid w:val="00A17259"/>
    <w:rsid w:val="00A251FA"/>
    <w:rsid w:val="00A2672C"/>
    <w:rsid w:val="00A3115D"/>
    <w:rsid w:val="00A31BDA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59F8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344E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288A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A39A0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FEEC18-9113-41CD-B7C4-A3B705324135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33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25</cp:revision>
  <dcterms:created xsi:type="dcterms:W3CDTF">2025-07-08T23:24:00Z</dcterms:created>
  <dcterms:modified xsi:type="dcterms:W3CDTF">2025-09-26T04:13:00Z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